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2E089" w14:textId="74E25BDA" w:rsidR="00BA00AB" w:rsidRDefault="0046033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St.LEGERS</w:t>
      </w:r>
      <w:r>
        <w:rPr>
          <w:rFonts w:cs="Times New Roman"/>
          <w:szCs w:val="24"/>
        </w:rPr>
        <w:t xml:space="preserve">      (fl.1442)</w:t>
      </w:r>
    </w:p>
    <w:p w14:paraId="0B569D49" w14:textId="77777777" w:rsidR="0046033B" w:rsidRDefault="0046033B" w:rsidP="009139A6">
      <w:pPr>
        <w:pStyle w:val="NoSpacing"/>
        <w:rPr>
          <w:rFonts w:cs="Times New Roman"/>
          <w:szCs w:val="24"/>
        </w:rPr>
      </w:pPr>
    </w:p>
    <w:p w14:paraId="728091D0" w14:textId="77777777" w:rsidR="0046033B" w:rsidRDefault="0046033B" w:rsidP="009139A6">
      <w:pPr>
        <w:pStyle w:val="NoSpacing"/>
        <w:rPr>
          <w:rFonts w:cs="Times New Roman"/>
          <w:szCs w:val="24"/>
        </w:rPr>
      </w:pPr>
    </w:p>
    <w:p w14:paraId="0771A194" w14:textId="68BC64B0" w:rsidR="0046033B" w:rsidRDefault="0046033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May1442</w:t>
      </w:r>
      <w:r>
        <w:rPr>
          <w:rFonts w:cs="Times New Roman"/>
          <w:szCs w:val="24"/>
        </w:rPr>
        <w:tab/>
        <w:t>Writ of diem clausit extremum to the Escheator of Kent.</w:t>
      </w:r>
    </w:p>
    <w:p w14:paraId="3AD2439E" w14:textId="55B0E054" w:rsidR="0046033B" w:rsidRDefault="0046033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1437-45 p.197)</w:t>
      </w:r>
    </w:p>
    <w:p w14:paraId="3ACFDB59" w14:textId="77777777" w:rsidR="0046033B" w:rsidRDefault="0046033B" w:rsidP="009139A6">
      <w:pPr>
        <w:pStyle w:val="NoSpacing"/>
        <w:rPr>
          <w:rFonts w:cs="Times New Roman"/>
          <w:szCs w:val="24"/>
        </w:rPr>
      </w:pPr>
    </w:p>
    <w:p w14:paraId="5B656601" w14:textId="77777777" w:rsidR="0046033B" w:rsidRDefault="0046033B" w:rsidP="009139A6">
      <w:pPr>
        <w:pStyle w:val="NoSpacing"/>
        <w:rPr>
          <w:rFonts w:cs="Times New Roman"/>
          <w:szCs w:val="24"/>
        </w:rPr>
      </w:pPr>
    </w:p>
    <w:p w14:paraId="15F7EFB8" w14:textId="168652AF" w:rsidR="0046033B" w:rsidRPr="0046033B" w:rsidRDefault="0046033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September 2023</w:t>
      </w:r>
    </w:p>
    <w:sectPr w:rsidR="0046033B" w:rsidRPr="0046033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4B229" w14:textId="77777777" w:rsidR="0046033B" w:rsidRDefault="0046033B" w:rsidP="009139A6">
      <w:r>
        <w:separator/>
      </w:r>
    </w:p>
  </w:endnote>
  <w:endnote w:type="continuationSeparator" w:id="0">
    <w:p w14:paraId="78116C7A" w14:textId="77777777" w:rsidR="0046033B" w:rsidRDefault="0046033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31D4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CDE7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E47F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CDF94" w14:textId="77777777" w:rsidR="0046033B" w:rsidRDefault="0046033B" w:rsidP="009139A6">
      <w:r>
        <w:separator/>
      </w:r>
    </w:p>
  </w:footnote>
  <w:footnote w:type="continuationSeparator" w:id="0">
    <w:p w14:paraId="303230A0" w14:textId="77777777" w:rsidR="0046033B" w:rsidRDefault="0046033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059D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546E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0C6F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33B"/>
    <w:rsid w:val="000666E0"/>
    <w:rsid w:val="002510B7"/>
    <w:rsid w:val="0046033B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1032B"/>
  <w15:chartTrackingRefBased/>
  <w15:docId w15:val="{299ECE06-9FB6-4BDD-AB9E-5D53C34E2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2023-09-12T19:50:00Z</dcterms:created>
  <dcterms:modified xsi:type="dcterms:W3CDTF">2023-09-12T19:52:00Z</dcterms:modified>
</cp:coreProperties>
</file>